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3F6FA" w14:textId="77777777" w:rsidR="00C32177" w:rsidRDefault="00C32177" w:rsidP="00C321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CP-253abc</w:t>
      </w:r>
    </w:p>
    <w:p w14:paraId="2AE6A9CA" w14:textId="77777777" w:rsidR="00C32177" w:rsidRPr="0019096A" w:rsidRDefault="00C32177" w:rsidP="00C321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Baltimore, US;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2025</w:t>
      </w:r>
    </w:p>
    <w:p w14:paraId="6E0C8378" w14:textId="77777777" w:rsidR="00C32177" w:rsidRPr="000F4E43" w:rsidRDefault="00C32177" w:rsidP="00C3217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7AE657" w14:textId="0E5E8293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7C7D67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8987" w14:textId="77777777" w:rsidR="00734441" w:rsidRDefault="00734441" w:rsidP="00C75908">
      <w:pPr>
        <w:spacing w:after="0"/>
      </w:pPr>
      <w:r>
        <w:separator/>
      </w:r>
    </w:p>
  </w:endnote>
  <w:endnote w:type="continuationSeparator" w:id="0">
    <w:p w14:paraId="5032B143" w14:textId="77777777" w:rsidR="00734441" w:rsidRDefault="0073444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2CB8C" w14:textId="77777777" w:rsidR="00734441" w:rsidRDefault="00734441" w:rsidP="00C75908">
      <w:pPr>
        <w:spacing w:after="0"/>
      </w:pPr>
      <w:r>
        <w:separator/>
      </w:r>
    </w:p>
  </w:footnote>
  <w:footnote w:type="continuationSeparator" w:id="0">
    <w:p w14:paraId="3F77D3B8" w14:textId="77777777" w:rsidR="00734441" w:rsidRDefault="0073444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34441"/>
    <w:rsid w:val="007E2108"/>
    <w:rsid w:val="00812091"/>
    <w:rsid w:val="00823475"/>
    <w:rsid w:val="00C142A6"/>
    <w:rsid w:val="00C32177"/>
    <w:rsid w:val="00C75908"/>
    <w:rsid w:val="00CC358C"/>
    <w:rsid w:val="00DC278D"/>
    <w:rsid w:val="00E00BBB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23003-j40.</cp:lastModifiedBy>
  <cp:revision>14</cp:revision>
  <dcterms:created xsi:type="dcterms:W3CDTF">2024-11-23T21:25:00Z</dcterms:created>
  <dcterms:modified xsi:type="dcterms:W3CDTF">2025-11-26T21:52:00Z</dcterms:modified>
</cp:coreProperties>
</file>